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09DB0A3D" w14:textId="19C1B2DA" w:rsidR="00A1584E" w:rsidRDefault="00A1243E" w:rsidP="00A1584E">
      <w:pPr>
        <w:tabs>
          <w:tab w:val="left" w:pos="993"/>
          <w:tab w:val="left" w:pos="1134"/>
        </w:tabs>
        <w:rPr>
          <w:rFonts w:cs="Arial"/>
        </w:rPr>
      </w:pPr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r w:rsidR="00A1584E">
        <w:rPr>
          <w:rFonts w:cs="Arial"/>
        </w:rPr>
        <w:t>4301-</w:t>
      </w:r>
      <w:r w:rsidR="002B29B3">
        <w:rPr>
          <w:rFonts w:cs="Arial"/>
        </w:rPr>
        <w:t>00</w:t>
      </w:r>
      <w:r w:rsidR="0099639F">
        <w:rPr>
          <w:rFonts w:cs="Arial"/>
        </w:rPr>
        <w:t>03/2026</w:t>
      </w:r>
    </w:p>
    <w:p w14:paraId="33246A0D" w14:textId="2C6759AF" w:rsidR="00A1584E" w:rsidRDefault="00A1584E" w:rsidP="00A1584E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</w:r>
      <w:r w:rsidR="00D262AD">
        <w:rPr>
          <w:rFonts w:cs="Arial"/>
        </w:rPr>
        <w:t>202</w:t>
      </w:r>
      <w:r w:rsidR="0099639F">
        <w:rPr>
          <w:rFonts w:cs="Arial"/>
        </w:rPr>
        <w:t>6-106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307A61D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Podpis </w:t>
      </w:r>
      <w:r w:rsidR="008F29B0">
        <w:rPr>
          <w:rFonts w:cs="Arial"/>
        </w:rPr>
        <w:t xml:space="preserve">in žig </w:t>
      </w:r>
      <w:r>
        <w:rPr>
          <w:rFonts w:cs="Arial"/>
        </w:rPr>
        <w:t>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4805436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 xml:space="preserve">. V primeru nedelovanja </w:t>
      </w:r>
      <w:r w:rsidR="00C51089" w:rsidRPr="007A0290">
        <w:rPr>
          <w:rFonts w:ascii="Arial" w:hAnsi="Arial" w:cs="Arial"/>
        </w:rPr>
        <w:t xml:space="preserve">sistema </w:t>
      </w:r>
      <w:r w:rsidR="00E444B9">
        <w:rPr>
          <w:rFonts w:ascii="Arial" w:hAnsi="Arial" w:cs="Arial"/>
        </w:rPr>
        <w:t>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33953" w14:textId="77777777" w:rsidR="00466CC6" w:rsidRDefault="00466CC6">
      <w:r>
        <w:separator/>
      </w:r>
    </w:p>
  </w:endnote>
  <w:endnote w:type="continuationSeparator" w:id="0">
    <w:p w14:paraId="27F2A53F" w14:textId="77777777" w:rsidR="00466CC6" w:rsidRDefault="00466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759D3" w14:textId="77777777" w:rsidR="00345FDE" w:rsidRDefault="00345FD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D052" w14:textId="61996CB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6146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6146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7D3EF877" w14:textId="69C7EB3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B29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B29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686C1" w14:textId="77777777" w:rsidR="00466CC6" w:rsidRDefault="00466CC6">
      <w:r>
        <w:separator/>
      </w:r>
    </w:p>
  </w:footnote>
  <w:footnote w:type="continuationSeparator" w:id="0">
    <w:p w14:paraId="738CC19F" w14:textId="77777777" w:rsidR="00466CC6" w:rsidRDefault="00466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F383E" w14:textId="77777777" w:rsidR="00345FDE" w:rsidRDefault="00345FD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CEEBF" w14:textId="77777777" w:rsidR="00345FDE" w:rsidRDefault="00345FD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1CE359E1" w14:textId="15CD49EE" w:rsidR="00C0552D" w:rsidRPr="00BF26B9" w:rsidRDefault="00BF26B9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–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C77CAB">
            <w:rPr>
              <w:rFonts w:cs="Arial"/>
              <w:color w:val="000000"/>
              <w:sz w:val="16"/>
              <w:szCs w:val="16"/>
            </w:rPr>
            <w:t>BLAGO</w:t>
          </w:r>
          <w:r w:rsidR="00345FD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+</w:t>
          </w:r>
          <w:r w:rsidR="00345FD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143151">
    <w:abstractNumId w:val="3"/>
  </w:num>
  <w:num w:numId="2" w16cid:durableId="1935166678">
    <w:abstractNumId w:val="6"/>
  </w:num>
  <w:num w:numId="3" w16cid:durableId="274674701">
    <w:abstractNumId w:val="7"/>
  </w:num>
  <w:num w:numId="4" w16cid:durableId="1184825647">
    <w:abstractNumId w:val="2"/>
  </w:num>
  <w:num w:numId="5" w16cid:durableId="1007439983">
    <w:abstractNumId w:val="1"/>
  </w:num>
  <w:num w:numId="6" w16cid:durableId="1104611050">
    <w:abstractNumId w:val="0"/>
  </w:num>
  <w:num w:numId="7" w16cid:durableId="508712632">
    <w:abstractNumId w:val="4"/>
  </w:num>
  <w:num w:numId="8" w16cid:durableId="1266310722">
    <w:abstractNumId w:val="8"/>
  </w:num>
  <w:num w:numId="9" w16cid:durableId="3562023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071CD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304D"/>
    <w:rsid w:val="000576FB"/>
    <w:rsid w:val="00075CE4"/>
    <w:rsid w:val="000767AC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03A59"/>
    <w:rsid w:val="00112C3D"/>
    <w:rsid w:val="00114401"/>
    <w:rsid w:val="00117F90"/>
    <w:rsid w:val="0012533E"/>
    <w:rsid w:val="001314C1"/>
    <w:rsid w:val="001352C1"/>
    <w:rsid w:val="001352EE"/>
    <w:rsid w:val="0013649C"/>
    <w:rsid w:val="0014021F"/>
    <w:rsid w:val="00141661"/>
    <w:rsid w:val="00166414"/>
    <w:rsid w:val="0017296F"/>
    <w:rsid w:val="00174BFE"/>
    <w:rsid w:val="00183318"/>
    <w:rsid w:val="001A192F"/>
    <w:rsid w:val="001A7BD0"/>
    <w:rsid w:val="001C17D9"/>
    <w:rsid w:val="001C3750"/>
    <w:rsid w:val="001D16E0"/>
    <w:rsid w:val="001D694D"/>
    <w:rsid w:val="001F6F0F"/>
    <w:rsid w:val="0020233B"/>
    <w:rsid w:val="00207B19"/>
    <w:rsid w:val="0021403F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29B3"/>
    <w:rsid w:val="002B4BB3"/>
    <w:rsid w:val="002D6A3C"/>
    <w:rsid w:val="002E1329"/>
    <w:rsid w:val="002E2FD3"/>
    <w:rsid w:val="002E6B63"/>
    <w:rsid w:val="002F0041"/>
    <w:rsid w:val="002F4A61"/>
    <w:rsid w:val="002F4BB2"/>
    <w:rsid w:val="002F68A9"/>
    <w:rsid w:val="00301033"/>
    <w:rsid w:val="00301589"/>
    <w:rsid w:val="00315EE6"/>
    <w:rsid w:val="00325D8B"/>
    <w:rsid w:val="00326834"/>
    <w:rsid w:val="00345FDE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C725A"/>
    <w:rsid w:val="003D1272"/>
    <w:rsid w:val="003E4CFC"/>
    <w:rsid w:val="003E5C55"/>
    <w:rsid w:val="003F0DE7"/>
    <w:rsid w:val="003F4DE6"/>
    <w:rsid w:val="00406373"/>
    <w:rsid w:val="00412B3B"/>
    <w:rsid w:val="004320CB"/>
    <w:rsid w:val="0043532D"/>
    <w:rsid w:val="004422F8"/>
    <w:rsid w:val="00445049"/>
    <w:rsid w:val="004527D6"/>
    <w:rsid w:val="00455EB9"/>
    <w:rsid w:val="00466CC6"/>
    <w:rsid w:val="0046797C"/>
    <w:rsid w:val="004720C5"/>
    <w:rsid w:val="0047643E"/>
    <w:rsid w:val="0047705A"/>
    <w:rsid w:val="004801D0"/>
    <w:rsid w:val="00482AE9"/>
    <w:rsid w:val="004A0320"/>
    <w:rsid w:val="004A0508"/>
    <w:rsid w:val="004A62F6"/>
    <w:rsid w:val="004B065E"/>
    <w:rsid w:val="004C2D65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31C1F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A5577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29B0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9607A"/>
    <w:rsid w:val="0099639F"/>
    <w:rsid w:val="009A46DA"/>
    <w:rsid w:val="009A4C79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0865"/>
    <w:rsid w:val="00A04B00"/>
    <w:rsid w:val="00A1243E"/>
    <w:rsid w:val="00A1445A"/>
    <w:rsid w:val="00A1584E"/>
    <w:rsid w:val="00A22650"/>
    <w:rsid w:val="00A27C15"/>
    <w:rsid w:val="00A3063E"/>
    <w:rsid w:val="00A33BE0"/>
    <w:rsid w:val="00A45731"/>
    <w:rsid w:val="00A515E0"/>
    <w:rsid w:val="00A556D4"/>
    <w:rsid w:val="00A57325"/>
    <w:rsid w:val="00A66C44"/>
    <w:rsid w:val="00A71CD5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22C2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47F9"/>
    <w:rsid w:val="00C468BF"/>
    <w:rsid w:val="00C51089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62A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D4862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46A"/>
    <w:rsid w:val="00E61921"/>
    <w:rsid w:val="00E676C3"/>
    <w:rsid w:val="00E749F2"/>
    <w:rsid w:val="00E810D9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6216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21403F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7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690E86-6146-4651-9AA0-BAB1FE1206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8c5f5d4-aadc-499c-975b-051170a396f7"/>
    <ds:schemaRef ds:uri="6a4cc071-bd85-44c5-acc7-68a9b922d49c"/>
  </ds:schemaRefs>
</ds:datastoreItem>
</file>

<file path=customXml/itemProps3.xml><?xml version="1.0" encoding="utf-8"?>
<ds:datastoreItem xmlns:ds="http://schemas.openxmlformats.org/officeDocument/2006/customXml" ds:itemID="{05CBD334-ACF6-4822-9F8F-AB6F886A8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177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tamara.menih@dbr.si</dc:creator>
  <cp:lastModifiedBy>Tamara Farkaš Menih</cp:lastModifiedBy>
  <cp:revision>27</cp:revision>
  <cp:lastPrinted>2023-06-15T10:18:00Z</cp:lastPrinted>
  <dcterms:created xsi:type="dcterms:W3CDTF">2015-02-19T08:08:00Z</dcterms:created>
  <dcterms:modified xsi:type="dcterms:W3CDTF">2026-06-03T08:21:00Z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